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9D8" w:rsidRDefault="002B59D8" w:rsidP="0083345C">
      <w:pPr>
        <w:jc w:val="center"/>
      </w:pPr>
      <w:r>
        <w:t>Протокол</w:t>
      </w:r>
    </w:p>
    <w:p w:rsidR="002B59D8" w:rsidRDefault="002B59D8" w:rsidP="0083345C">
      <w:pPr>
        <w:jc w:val="center"/>
      </w:pPr>
      <w:r>
        <w:t xml:space="preserve">школьного тура  олимпиады по </w:t>
      </w:r>
      <w:r>
        <w:rPr>
          <w:b/>
        </w:rPr>
        <w:t>экономике</w:t>
      </w:r>
      <w:r>
        <w:t xml:space="preserve"> МБОУ «Рунгинская СОШ Буинского муниципального района РТ». </w:t>
      </w:r>
    </w:p>
    <w:p w:rsidR="002B59D8" w:rsidRDefault="002B59D8" w:rsidP="0083345C">
      <w:pPr>
        <w:jc w:val="center"/>
      </w:pPr>
      <w:r>
        <w:t>Дата: 26.09.2017 г.</w:t>
      </w:r>
    </w:p>
    <w:p w:rsidR="002B59D8" w:rsidRDefault="002B59D8" w:rsidP="0083345C">
      <w:pPr>
        <w:jc w:val="center"/>
      </w:pPr>
    </w:p>
    <w:tbl>
      <w:tblPr>
        <w:tblW w:w="14235" w:type="dxa"/>
        <w:tblInd w:w="401" w:type="dxa"/>
        <w:tblLayout w:type="fixed"/>
        <w:tblCellMar>
          <w:left w:w="0" w:type="dxa"/>
          <w:right w:w="0" w:type="dxa"/>
        </w:tblCellMar>
        <w:tblLook w:val="00A0"/>
      </w:tblPr>
      <w:tblGrid>
        <w:gridCol w:w="1800"/>
        <w:gridCol w:w="1439"/>
        <w:gridCol w:w="1619"/>
        <w:gridCol w:w="734"/>
        <w:gridCol w:w="1066"/>
        <w:gridCol w:w="1540"/>
        <w:gridCol w:w="1579"/>
        <w:gridCol w:w="1487"/>
        <w:gridCol w:w="1134"/>
        <w:gridCol w:w="1837"/>
      </w:tblGrid>
      <w:tr w:rsidR="002B59D8" w:rsidTr="0023461A">
        <w:trPr>
          <w:trHeight w:val="2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Фамилия 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Класс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Количество баллов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Статус (победитель/призер)</w:t>
            </w:r>
          </w:p>
        </w:tc>
        <w:tc>
          <w:tcPr>
            <w:tcW w:w="157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Максимально возможное кол-во баллов по предмету</w:t>
            </w:r>
          </w:p>
        </w:tc>
        <w:tc>
          <w:tcPr>
            <w:tcW w:w="148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Фамилия учителя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 xml:space="preserve">Отчество </w:t>
            </w:r>
          </w:p>
        </w:tc>
      </w:tr>
      <w:tr w:rsidR="002B59D8" w:rsidTr="0023461A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Дворцов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Алексей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Олегович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 w:rsidP="00443EB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призер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 w:rsidP="00443EB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5C72E8" w:rsidRDefault="002B59D8">
            <w:pPr>
              <w:spacing w:line="276" w:lineRule="auto"/>
              <w:rPr>
                <w:b/>
                <w:sz w:val="20"/>
                <w:szCs w:val="20"/>
                <w:u w:val="single"/>
                <w:lang w:eastAsia="en-US"/>
              </w:rPr>
            </w:pPr>
            <w:r w:rsidRPr="005C72E8">
              <w:rPr>
                <w:b/>
                <w:sz w:val="20"/>
                <w:szCs w:val="20"/>
                <w:lang w:eastAsia="en-US"/>
              </w:rPr>
              <w:t>Гордеева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5C72E8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Ирина</w:t>
            </w:r>
          </w:p>
        </w:tc>
        <w:tc>
          <w:tcPr>
            <w:tcW w:w="18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5C72E8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Владимировна</w:t>
            </w:r>
          </w:p>
        </w:tc>
      </w:tr>
      <w:tr w:rsidR="002B59D8" w:rsidTr="0023461A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23461A">
              <w:rPr>
                <w:b/>
                <w:color w:val="000000"/>
                <w:sz w:val="20"/>
                <w:szCs w:val="20"/>
                <w:lang w:eastAsia="en-US"/>
              </w:rPr>
              <w:t>Комиссарова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Кристина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 w:rsidP="00443EB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победитель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 w:rsidP="00443EB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Гордеева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Ирина</w:t>
            </w:r>
          </w:p>
        </w:tc>
        <w:tc>
          <w:tcPr>
            <w:tcW w:w="18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Владимировна</w:t>
            </w:r>
          </w:p>
        </w:tc>
      </w:tr>
      <w:tr w:rsidR="002B59D8" w:rsidTr="0023461A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Блинов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Станислав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Игоревич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 w:rsidP="00443E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 w:rsidP="00443E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Гордеева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Ирина </w:t>
            </w:r>
          </w:p>
        </w:tc>
        <w:tc>
          <w:tcPr>
            <w:tcW w:w="18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</w:tc>
      </w:tr>
      <w:tr w:rsidR="002B59D8" w:rsidTr="0023461A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Егоров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Игорь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5C72E8" w:rsidRDefault="002B59D8" w:rsidP="00443E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5C72E8" w:rsidRDefault="002B59D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5C72E8">
              <w:rPr>
                <w:sz w:val="20"/>
                <w:szCs w:val="20"/>
                <w:lang w:eastAsia="en-US"/>
              </w:rPr>
              <w:t>участник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761AB1" w:rsidRDefault="002B59D8" w:rsidP="00443EB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Гордеева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Ирина</w:t>
            </w:r>
          </w:p>
        </w:tc>
        <w:tc>
          <w:tcPr>
            <w:tcW w:w="18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</w:tc>
      </w:tr>
      <w:tr w:rsidR="002B59D8" w:rsidTr="0023461A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 xml:space="preserve">Зайцев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Даниил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Николаевич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jc w:val="right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 w:rsidP="0023461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победитель</w:t>
            </w:r>
          </w:p>
        </w:tc>
        <w:tc>
          <w:tcPr>
            <w:tcW w:w="157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 w:rsidP="00CC397D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48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Гордеева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Ирина</w:t>
            </w:r>
          </w:p>
        </w:tc>
        <w:tc>
          <w:tcPr>
            <w:tcW w:w="183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2B59D8" w:rsidRPr="0023461A" w:rsidRDefault="002B59D8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23461A">
              <w:rPr>
                <w:b/>
                <w:sz w:val="20"/>
                <w:szCs w:val="20"/>
                <w:lang w:eastAsia="en-US"/>
              </w:rPr>
              <w:t>Владимировна</w:t>
            </w:r>
          </w:p>
        </w:tc>
      </w:tr>
    </w:tbl>
    <w:p w:rsidR="002B59D8" w:rsidRDefault="002B59D8" w:rsidP="0083345C">
      <w:pPr>
        <w:jc w:val="center"/>
      </w:pPr>
    </w:p>
    <w:p w:rsidR="002B59D8" w:rsidRDefault="002B59D8" w:rsidP="000C3836">
      <w:r>
        <w:t>Итого 5 участника.</w:t>
      </w:r>
    </w:p>
    <w:p w:rsidR="002B59D8" w:rsidRDefault="002B59D8" w:rsidP="000C3836">
      <w:r>
        <w:t xml:space="preserve">                                                                            Председатель:                          </w:t>
      </w:r>
      <w:bookmarkStart w:id="0" w:name="_GoBack"/>
      <w:bookmarkEnd w:id="0"/>
      <w:r>
        <w:t>Терентьев Д.В.</w:t>
      </w:r>
    </w:p>
    <w:p w:rsidR="002B59D8" w:rsidRDefault="002B59D8" w:rsidP="007B5362"/>
    <w:p w:rsidR="002B59D8" w:rsidRDefault="002B59D8" w:rsidP="007B5362">
      <w:r>
        <w:t xml:space="preserve">                                                                          Члены комиссии:          </w:t>
      </w:r>
    </w:p>
    <w:p w:rsidR="002B59D8" w:rsidRDefault="002B59D8" w:rsidP="0083345C">
      <w:pPr>
        <w:jc w:val="center"/>
      </w:pPr>
      <w:r>
        <w:t xml:space="preserve">                                           Хабибуллина Т.Р.</w:t>
      </w:r>
    </w:p>
    <w:p w:rsidR="002B59D8" w:rsidRDefault="002B59D8" w:rsidP="0083345C">
      <w:pPr>
        <w:jc w:val="center"/>
      </w:pPr>
    </w:p>
    <w:p w:rsidR="002B59D8" w:rsidRDefault="002B59D8" w:rsidP="0083345C">
      <w:pPr>
        <w:jc w:val="center"/>
      </w:pPr>
      <w:r>
        <w:t>Тимрякова Л.В</w:t>
      </w:r>
    </w:p>
    <w:p w:rsidR="002B59D8" w:rsidRDefault="002B59D8" w:rsidP="0083345C"/>
    <w:sectPr w:rsidR="002B59D8" w:rsidSect="004367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0731"/>
    <w:rsid w:val="000A2F01"/>
    <w:rsid w:val="000C3836"/>
    <w:rsid w:val="001C42FC"/>
    <w:rsid w:val="0023461A"/>
    <w:rsid w:val="002B59D8"/>
    <w:rsid w:val="002C2B78"/>
    <w:rsid w:val="0043674C"/>
    <w:rsid w:val="00443EBA"/>
    <w:rsid w:val="005109FC"/>
    <w:rsid w:val="005C72E8"/>
    <w:rsid w:val="00761AB1"/>
    <w:rsid w:val="007B5362"/>
    <w:rsid w:val="0083345C"/>
    <w:rsid w:val="008B03F0"/>
    <w:rsid w:val="0093788F"/>
    <w:rsid w:val="00B57C82"/>
    <w:rsid w:val="00CC397D"/>
    <w:rsid w:val="00D4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74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78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147</Words>
  <Characters>838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Учитель</dc:creator>
  <cp:keywords/>
  <dc:description/>
  <cp:lastModifiedBy>ЗДВР</cp:lastModifiedBy>
  <cp:revision>2</cp:revision>
  <dcterms:created xsi:type="dcterms:W3CDTF">2017-10-19T04:02:00Z</dcterms:created>
  <dcterms:modified xsi:type="dcterms:W3CDTF">2017-10-19T04:02:00Z</dcterms:modified>
</cp:coreProperties>
</file>